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32" w:rsidRPr="009367C1" w:rsidRDefault="00173D32" w:rsidP="003428C3">
      <w:pPr>
        <w:autoSpaceDE w:val="0"/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9367C1">
        <w:rPr>
          <w:rFonts w:ascii="Arial" w:hAnsi="Arial" w:cs="Arial"/>
          <w:b/>
          <w:bCs/>
          <w:color w:val="000000"/>
        </w:rPr>
        <w:t>Załącznik nr 5 do SIWZ</w:t>
      </w:r>
    </w:p>
    <w:p w:rsidR="00173D32" w:rsidRPr="008408A4" w:rsidRDefault="00173D32" w:rsidP="003428C3">
      <w:pPr>
        <w:autoSpaceDE w:val="0"/>
        <w:spacing w:line="276" w:lineRule="auto"/>
        <w:rPr>
          <w:rFonts w:ascii="Arial" w:hAnsi="Arial" w:cs="Arial"/>
          <w:color w:val="000000"/>
          <w:u w:val="single"/>
        </w:rPr>
      </w:pPr>
    </w:p>
    <w:p w:rsidR="00173D32" w:rsidRPr="008408A4" w:rsidRDefault="00173D32" w:rsidP="003428C3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..............................................</w:t>
      </w:r>
    </w:p>
    <w:p w:rsidR="00173D32" w:rsidRPr="008408A4" w:rsidRDefault="00173D32" w:rsidP="003428C3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173D32" w:rsidRPr="008408A4" w:rsidRDefault="00173D32" w:rsidP="003428C3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  <w:color w:val="000000"/>
          <w:u w:val="single"/>
        </w:rPr>
        <w:t>Składając ofertę w przetargu nieograniczonym na:</w:t>
      </w:r>
    </w:p>
    <w:p w:rsidR="00173D32" w:rsidRPr="003D60AE" w:rsidRDefault="00173D32" w:rsidP="003428C3">
      <w:pPr>
        <w:autoSpaceDE w:val="0"/>
        <w:spacing w:line="276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3D60AE">
        <w:rPr>
          <w:rFonts w:ascii="Arial" w:hAnsi="Arial" w:cs="Arial"/>
          <w:b/>
          <w:bCs/>
          <w:i/>
          <w:iCs/>
          <w:sz w:val="28"/>
          <w:szCs w:val="28"/>
        </w:rPr>
        <w:t xml:space="preserve">Zakup średniego samochodu ratowniczo-gaśniczego 4x4 wraz </w:t>
      </w:r>
      <w:r w:rsidRPr="003D60AE">
        <w:rPr>
          <w:rFonts w:ascii="Arial" w:hAnsi="Arial" w:cs="Arial"/>
          <w:b/>
          <w:bCs/>
          <w:i/>
          <w:iCs/>
          <w:sz w:val="28"/>
          <w:szCs w:val="28"/>
        </w:rPr>
        <w:br/>
        <w:t>z wyposażeniem dla jednostki Ochotniczej Straży Pożarnej w Białej</w:t>
      </w:r>
    </w:p>
    <w:p w:rsidR="00173D32" w:rsidRPr="008408A4" w:rsidRDefault="00173D32" w:rsidP="003428C3">
      <w:pPr>
        <w:autoSpaceDE w:val="0"/>
        <w:spacing w:line="276" w:lineRule="auto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  <w:color w:val="000000"/>
          <w:u w:val="single"/>
        </w:rPr>
        <w:t>Przedstawiam/y:</w:t>
      </w:r>
    </w:p>
    <w:p w:rsidR="00173D32" w:rsidRPr="008408A4" w:rsidRDefault="00173D32" w:rsidP="003428C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techniczna pojazdu</w:t>
      </w:r>
    </w:p>
    <w:tbl>
      <w:tblPr>
        <w:tblpPr w:leftFromText="141" w:rightFromText="141" w:vertAnchor="text" w:horzAnchor="margin" w:tblpXSpec="center" w:tblpY="903"/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68"/>
        <w:gridCol w:w="2749"/>
        <w:gridCol w:w="4110"/>
      </w:tblGrid>
      <w:tr w:rsidR="00173D32" w:rsidRPr="004A0EFF">
        <w:trPr>
          <w:trHeight w:val="1436"/>
        </w:trPr>
        <w:tc>
          <w:tcPr>
            <w:tcW w:w="2268" w:type="dxa"/>
            <w:shd w:val="clear" w:color="auto" w:fill="E6E6FF"/>
            <w:vAlign w:val="center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Marka</w:t>
            </w:r>
          </w:p>
        </w:tc>
        <w:tc>
          <w:tcPr>
            <w:tcW w:w="2749" w:type="dxa"/>
            <w:shd w:val="clear" w:color="auto" w:fill="E6E6FF"/>
            <w:vAlign w:val="center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Model</w:t>
            </w:r>
          </w:p>
        </w:tc>
        <w:tc>
          <w:tcPr>
            <w:tcW w:w="4110" w:type="dxa"/>
            <w:shd w:val="clear" w:color="auto" w:fill="E6E6FF"/>
            <w:vAlign w:val="center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Parametry charakterystyczne</w:t>
            </w:r>
          </w:p>
        </w:tc>
      </w:tr>
      <w:tr w:rsidR="00173D32" w:rsidRPr="004A0EFF">
        <w:trPr>
          <w:trHeight w:val="1815"/>
        </w:trPr>
        <w:tc>
          <w:tcPr>
            <w:tcW w:w="2268" w:type="dxa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173D32" w:rsidRPr="008408A4" w:rsidRDefault="00173D32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173D32" w:rsidRPr="008408A4" w:rsidRDefault="00173D32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173D32" w:rsidRPr="008408A4" w:rsidRDefault="00173D32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173D32" w:rsidRPr="008408A4" w:rsidRDefault="00173D32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49" w:type="dxa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0" w:type="dxa"/>
          </w:tcPr>
          <w:p w:rsidR="00173D32" w:rsidRPr="004A0EFF" w:rsidRDefault="00173D32" w:rsidP="00CE58D1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  <w:rPr>
                <w:rFonts w:ascii="Arial" w:hAnsi="Arial" w:cs="Arial"/>
              </w:rPr>
            </w:pPr>
            <w:r w:rsidRPr="004A0EFF">
              <w:rPr>
                <w:rFonts w:ascii="Arial" w:hAnsi="Arial" w:cs="Arial"/>
              </w:rPr>
              <w:t>Kąt natarcia:</w:t>
            </w:r>
            <w:r>
              <w:rPr>
                <w:rFonts w:ascii="Arial" w:hAnsi="Arial" w:cs="Arial"/>
              </w:rPr>
              <w:t xml:space="preserve"> ……………………………….</w:t>
            </w:r>
          </w:p>
          <w:p w:rsidR="00173D32" w:rsidRPr="004A0EFF" w:rsidRDefault="00173D32" w:rsidP="00CE58D1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  <w:rPr>
                <w:rFonts w:ascii="Arial" w:hAnsi="Arial" w:cs="Arial"/>
              </w:rPr>
            </w:pPr>
            <w:r w:rsidRPr="004A0EFF">
              <w:rPr>
                <w:rFonts w:ascii="Arial" w:hAnsi="Arial" w:cs="Arial"/>
              </w:rPr>
              <w:t>Kąt zejścia:</w:t>
            </w:r>
            <w:r>
              <w:rPr>
                <w:rFonts w:ascii="Arial" w:hAnsi="Arial" w:cs="Arial"/>
              </w:rPr>
              <w:t xml:space="preserve"> ………………………………..</w:t>
            </w:r>
          </w:p>
          <w:p w:rsidR="00173D32" w:rsidRPr="004A0EFF" w:rsidRDefault="00173D32" w:rsidP="00CE58D1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  <w:rPr>
                <w:rFonts w:ascii="Arial" w:hAnsi="Arial" w:cs="Arial"/>
              </w:rPr>
            </w:pPr>
            <w:r w:rsidRPr="004A0EFF">
              <w:rPr>
                <w:rFonts w:ascii="Arial" w:hAnsi="Arial" w:cs="Arial"/>
              </w:rPr>
              <w:t>Prześwit pod osiami:</w:t>
            </w:r>
            <w:r>
              <w:rPr>
                <w:rFonts w:ascii="Arial" w:hAnsi="Arial" w:cs="Arial"/>
              </w:rPr>
              <w:t xml:space="preserve"> ……………………..</w:t>
            </w:r>
          </w:p>
          <w:p w:rsidR="00173D32" w:rsidRPr="004A0EFF" w:rsidRDefault="00173D32" w:rsidP="00CE58D1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  <w:rPr>
                <w:rFonts w:ascii="Arial" w:hAnsi="Arial" w:cs="Arial"/>
              </w:rPr>
            </w:pPr>
            <w:r w:rsidRPr="004A0EFF">
              <w:rPr>
                <w:rFonts w:ascii="Arial" w:hAnsi="Arial" w:cs="Arial"/>
              </w:rPr>
              <w:t xml:space="preserve">Wysokość całkowita pojazdu: </w:t>
            </w:r>
            <w:r>
              <w:rPr>
                <w:rFonts w:ascii="Arial" w:hAnsi="Arial" w:cs="Arial"/>
              </w:rPr>
              <w:t>…………...</w:t>
            </w:r>
          </w:p>
          <w:p w:rsidR="00173D32" w:rsidRPr="004A0EFF" w:rsidRDefault="00173D32" w:rsidP="00CE58D1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  <w:rPr>
                <w:rFonts w:ascii="Arial" w:hAnsi="Arial" w:cs="Arial"/>
              </w:rPr>
            </w:pPr>
            <w:r w:rsidRPr="004A0EFF">
              <w:rPr>
                <w:rFonts w:ascii="Arial" w:hAnsi="Arial" w:cs="Arial"/>
              </w:rPr>
              <w:t>Kąt rampowy:</w:t>
            </w:r>
            <w:r>
              <w:rPr>
                <w:rFonts w:ascii="Arial" w:hAnsi="Arial" w:cs="Arial"/>
              </w:rPr>
              <w:t xml:space="preserve"> ……………………………..</w:t>
            </w:r>
          </w:p>
        </w:tc>
      </w:tr>
      <w:tr w:rsidR="00173D32" w:rsidRPr="004A0EFF">
        <w:trPr>
          <w:trHeight w:val="222"/>
        </w:trPr>
        <w:tc>
          <w:tcPr>
            <w:tcW w:w="2268" w:type="dxa"/>
            <w:shd w:val="clear" w:color="auto" w:fill="000080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9" w:type="dxa"/>
            <w:shd w:val="clear" w:color="auto" w:fill="000080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0" w:type="dxa"/>
            <w:shd w:val="clear" w:color="auto" w:fill="000080"/>
          </w:tcPr>
          <w:p w:rsidR="00173D32" w:rsidRPr="008408A4" w:rsidRDefault="00173D32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173D32" w:rsidRPr="008408A4" w:rsidRDefault="00173D32" w:rsidP="003428C3">
      <w:pPr>
        <w:pStyle w:val="List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173D32" w:rsidRDefault="00173D32" w:rsidP="003428C3"/>
    <w:p w:rsidR="00173D32" w:rsidRDefault="00173D32"/>
    <w:p w:rsidR="00173D32" w:rsidRDefault="00173D32"/>
    <w:p w:rsidR="00173D32" w:rsidRDefault="00173D32" w:rsidP="003428C3">
      <w:pPr>
        <w:spacing w:after="0"/>
      </w:pPr>
      <w:r>
        <w:t>……………………............................................</w:t>
      </w:r>
    </w:p>
    <w:p w:rsidR="00173D32" w:rsidRPr="00743624" w:rsidRDefault="00173D32" w:rsidP="003428C3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173D32" w:rsidRDefault="00173D32" w:rsidP="003428C3">
      <w:pPr>
        <w:spacing w:after="0"/>
      </w:pPr>
    </w:p>
    <w:p w:rsidR="00173D32" w:rsidRDefault="00173D32" w:rsidP="003428C3">
      <w:pPr>
        <w:spacing w:after="0"/>
      </w:pPr>
    </w:p>
    <w:p w:rsidR="00173D32" w:rsidRDefault="00173D32" w:rsidP="003428C3">
      <w:pPr>
        <w:spacing w:after="0"/>
      </w:pPr>
    </w:p>
    <w:p w:rsidR="00173D32" w:rsidRDefault="00173D32" w:rsidP="003428C3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173D32" w:rsidRPr="00743624" w:rsidRDefault="00173D32" w:rsidP="003428C3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173D32" w:rsidRPr="00743624" w:rsidRDefault="00173D32" w:rsidP="003428C3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173D32" w:rsidRDefault="00173D32"/>
    <w:sectPr w:rsidR="00173D32" w:rsidSect="003428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564"/>
    <w:rsid w:val="000171B5"/>
    <w:rsid w:val="00173D32"/>
    <w:rsid w:val="003428C3"/>
    <w:rsid w:val="003510E3"/>
    <w:rsid w:val="003D60AE"/>
    <w:rsid w:val="004724E8"/>
    <w:rsid w:val="004A0EFF"/>
    <w:rsid w:val="004B48A9"/>
    <w:rsid w:val="005D2F88"/>
    <w:rsid w:val="00743624"/>
    <w:rsid w:val="008408A4"/>
    <w:rsid w:val="008519EA"/>
    <w:rsid w:val="00911564"/>
    <w:rsid w:val="009367C1"/>
    <w:rsid w:val="00BF4739"/>
    <w:rsid w:val="00CE58D1"/>
    <w:rsid w:val="00DB7C69"/>
    <w:rsid w:val="00DE7A6A"/>
    <w:rsid w:val="00EA247B"/>
    <w:rsid w:val="00ED38E8"/>
    <w:rsid w:val="00FD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C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wartotabeli">
    <w:name w:val="Zawartość tabeli"/>
    <w:basedOn w:val="Normal"/>
    <w:uiPriority w:val="99"/>
    <w:rsid w:val="003428C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">
    <w:name w:val="List"/>
    <w:basedOn w:val="BodyText"/>
    <w:uiPriority w:val="99"/>
    <w:rsid w:val="003428C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3428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2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148</Words>
  <Characters>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8</cp:revision>
  <dcterms:created xsi:type="dcterms:W3CDTF">2015-07-27T06:08:00Z</dcterms:created>
  <dcterms:modified xsi:type="dcterms:W3CDTF">2015-07-28T09:41:00Z</dcterms:modified>
</cp:coreProperties>
</file>